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C2FD0" w:rsidRPr="008C2FD0" w:rsidTr="00E0796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……</w:t>
            </w:r>
            <w:r w:rsidRPr="008C2FD0">
              <w:rPr>
                <w:rFonts w:ascii="Calibri" w:hAnsi="Calibri" w:cs="Calibri"/>
                <w:sz w:val="22"/>
                <w:lang w:val="en-GB" w:eastAsia="zh-CN"/>
              </w:rPr>
              <w:t xml:space="preserve"> </w:t>
            </w:r>
            <w:proofErr w:type="spellStart"/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Ελαιοραβδιστικό</w:t>
            </w:r>
            <w:proofErr w:type="spellEnd"/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 (τύπου αχινός).</w:t>
            </w:r>
          </w:p>
        </w:tc>
      </w:tr>
      <w:tr w:rsidR="008C2FD0" w:rsidRPr="008C2FD0" w:rsidTr="00E0796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C2FD0" w:rsidRPr="008C2FD0" w:rsidTr="00E079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C2FD0" w:rsidRPr="008C2FD0" w:rsidTr="00E079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2FD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C2F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C2F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C2F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C2F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C2FD0" w:rsidRPr="008C2FD0" w:rsidTr="00E0796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8C2FD0">
              <w:rPr>
                <w:rFonts w:ascii="Tahoma" w:hAnsi="Tahoma" w:cs="Tahoma"/>
                <w:color w:val="000000"/>
                <w:sz w:val="18"/>
                <w:szCs w:val="18"/>
              </w:rPr>
              <w:t>Ελαιοραβδιστικό</w:t>
            </w:r>
            <w:proofErr w:type="spellEnd"/>
            <w:r w:rsidRPr="008C2FD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(τύπου αχινός)                  Παλμική κίνηση με δόνηση , τουλάχιστον 2200 στροφές/λεπτό κεφαλής,   τελικό μήκος με προεκτάσεις τουλάχιστον 3 μέτρα,   μέγιστο βάρος 3 κιλά</w:t>
            </w:r>
          </w:p>
        </w:tc>
        <w:tc>
          <w:tcPr>
            <w:tcW w:w="1080" w:type="dxa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C2FD0" w:rsidRPr="008C2FD0" w:rsidTr="00E0796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2FD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2FD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C2FD0" w:rsidRPr="008C2FD0" w:rsidRDefault="008C2FD0" w:rsidP="008C2FD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2FD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8C2FD0" w:rsidRDefault="00B43CAA" w:rsidP="008C2FD0">
      <w:bookmarkStart w:id="0" w:name="_GoBack"/>
      <w:bookmarkEnd w:id="0"/>
    </w:p>
    <w:sectPr w:rsidR="00B43CAA" w:rsidRPr="008C2FD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C2FD0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2825054B</Template>
  <TotalTime>1</TotalTime>
  <Pages>1</Pages>
  <Words>60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2025-11-25T12:54:00Z</dcterms:created>
  <dcterms:modified xsi:type="dcterms:W3CDTF">2025-11-25T12:54:00Z</dcterms:modified>
</cp:coreProperties>
</file>